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Default="00635896" w:rsidP="00A16A8D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635896" w:rsidRDefault="00635896" w:rsidP="00A16A8D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635896" w:rsidRDefault="00635896" w:rsidP="00A16A8D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635896" w:rsidRDefault="00635896" w:rsidP="007D23B9">
      <w:pPr>
        <w:ind w:firstLine="5760"/>
        <w:jc w:val="center"/>
        <w:rPr>
          <w:b/>
          <w:sz w:val="24"/>
          <w:szCs w:val="24"/>
          <w:lang w:val="ru-RU" w:eastAsia="uk-UA"/>
        </w:rPr>
      </w:pPr>
    </w:p>
    <w:p w:rsidR="00635896" w:rsidRPr="00A16A8D" w:rsidRDefault="00635896" w:rsidP="007D23B9">
      <w:pPr>
        <w:ind w:firstLine="5760"/>
        <w:jc w:val="center"/>
        <w:rPr>
          <w:b/>
          <w:sz w:val="24"/>
          <w:szCs w:val="24"/>
          <w:lang w:val="ru-RU" w:eastAsia="uk-UA"/>
        </w:rPr>
      </w:pPr>
      <w:bookmarkStart w:id="0" w:name="_GoBack"/>
      <w:bookmarkEnd w:id="0"/>
    </w:p>
    <w:p w:rsidR="00635896" w:rsidRDefault="00635896" w:rsidP="003D35DB">
      <w:pPr>
        <w:jc w:val="center"/>
        <w:rPr>
          <w:b/>
          <w:caps/>
        </w:rPr>
      </w:pPr>
      <w:r w:rsidRPr="00343DF9">
        <w:rPr>
          <w:b/>
          <w:sz w:val="24"/>
          <w:szCs w:val="24"/>
          <w:lang w:eastAsia="uk-UA"/>
        </w:rPr>
        <w:t xml:space="preserve"> </w:t>
      </w:r>
      <w:r>
        <w:rPr>
          <w:b/>
          <w:caps/>
        </w:rPr>
        <w:t xml:space="preserve">інформаційнА карткА </w:t>
      </w:r>
    </w:p>
    <w:p w:rsidR="00635896" w:rsidRPr="007D23B9" w:rsidRDefault="00635896" w:rsidP="003D35DB">
      <w:pPr>
        <w:jc w:val="center"/>
        <w:rPr>
          <w:b/>
          <w:caps/>
        </w:rPr>
      </w:pPr>
      <w:r>
        <w:rPr>
          <w:b/>
          <w:caps/>
        </w:rPr>
        <w:t xml:space="preserve">адміністративної послуги </w:t>
      </w:r>
      <w:r>
        <w:rPr>
          <w:b/>
        </w:rPr>
        <w:t>№ 0</w:t>
      </w:r>
      <w:r w:rsidRPr="007D23B9">
        <w:rPr>
          <w:b/>
        </w:rPr>
        <w:t>9</w:t>
      </w:r>
      <w:r>
        <w:rPr>
          <w:b/>
        </w:rPr>
        <w:t>/</w:t>
      </w:r>
      <w:r w:rsidRPr="007D23B9">
        <w:rPr>
          <w:b/>
        </w:rPr>
        <w:t>09</w:t>
      </w:r>
    </w:p>
    <w:p w:rsidR="00635896" w:rsidRDefault="00635896" w:rsidP="003D35DB">
      <w:pPr>
        <w:jc w:val="center"/>
        <w:rPr>
          <w:b/>
          <w:sz w:val="26"/>
          <w:szCs w:val="26"/>
          <w:u w:val="single"/>
          <w:lang w:eastAsia="uk-UA"/>
        </w:rPr>
      </w:pPr>
      <w:r w:rsidRPr="00352A02">
        <w:rPr>
          <w:b/>
          <w:sz w:val="26"/>
          <w:szCs w:val="26"/>
          <w:u w:val="single"/>
          <w:lang w:eastAsia="uk-UA"/>
        </w:rPr>
        <w:t xml:space="preserve"> Присвоєння(зміна) поштової адреси</w:t>
      </w:r>
    </w:p>
    <w:p w:rsidR="00635896" w:rsidRPr="00FD2F66" w:rsidRDefault="00635896" w:rsidP="00352A02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635896" w:rsidRDefault="00635896" w:rsidP="000D0261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635896" w:rsidRPr="00343DF9" w:rsidRDefault="00635896" w:rsidP="009C76C6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635896" w:rsidRPr="00343DF9" w:rsidRDefault="00635896" w:rsidP="00F03E60">
      <w:pPr>
        <w:jc w:val="center"/>
        <w:rPr>
          <w:sz w:val="20"/>
          <w:szCs w:val="20"/>
          <w:lang w:eastAsia="uk-UA"/>
        </w:rPr>
      </w:pPr>
    </w:p>
    <w:tbl>
      <w:tblPr>
        <w:tblW w:w="5037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57"/>
        <w:gridCol w:w="3144"/>
        <w:gridCol w:w="891"/>
        <w:gridCol w:w="5768"/>
      </w:tblGrid>
      <w:tr w:rsidR="00635896" w:rsidRPr="00343DF9" w:rsidTr="00352A0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635896" w:rsidRPr="00343DF9" w:rsidRDefault="0063589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9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2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Default="00635896" w:rsidP="0047325E">
            <w:pPr>
              <w:rPr>
                <w:sz w:val="24"/>
                <w:szCs w:val="24"/>
              </w:rPr>
            </w:pPr>
            <w:r w:rsidRPr="002C5E47">
              <w:rPr>
                <w:sz w:val="24"/>
                <w:szCs w:val="24"/>
              </w:rPr>
              <w:t xml:space="preserve">92900, Луганська область, Кремінський район, </w:t>
            </w:r>
          </w:p>
          <w:p w:rsidR="00635896" w:rsidRPr="00343DF9" w:rsidRDefault="00635896" w:rsidP="0047325E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м. Кремінна, просп. Дружби, 13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9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2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6E3B00" w:rsidRDefault="00635896" w:rsidP="0047325E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Понеділок, середа, четвер</w:t>
            </w:r>
          </w:p>
          <w:p w:rsidR="00635896" w:rsidRPr="006E3B00" w:rsidRDefault="00635896" w:rsidP="0047325E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З 08.00 до 17.00</w:t>
            </w:r>
          </w:p>
          <w:p w:rsidR="00635896" w:rsidRPr="00343DF9" w:rsidRDefault="00635896" w:rsidP="0047325E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9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2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6E3B00" w:rsidRDefault="00635896" w:rsidP="004732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2-16-40</w:t>
            </w:r>
            <w:r w:rsidRPr="006E3B00">
              <w:rPr>
                <w:sz w:val="24"/>
                <w:szCs w:val="24"/>
              </w:rPr>
              <w:t xml:space="preserve"> </w:t>
            </w:r>
          </w:p>
          <w:p w:rsidR="00635896" w:rsidRPr="00343DF9" w:rsidRDefault="00635896" w:rsidP="0047325E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kremgorsovet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635896" w:rsidRPr="00343DF9" w:rsidTr="00352A0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7D23B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7D23B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Default="00635896" w:rsidP="007D23B9">
            <w:pPr>
              <w:pStyle w:val="ListParagraph"/>
              <w:tabs>
                <w:tab w:val="left" w:pos="217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України «Про місцеве самоврядування в Україні»</w:t>
            </w:r>
          </w:p>
          <w:p w:rsidR="00635896" w:rsidRPr="007D23B9" w:rsidRDefault="00635896" w:rsidP="007D23B9">
            <w:pPr>
              <w:pStyle w:val="ListParagraph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7D23B9">
              <w:rPr>
                <w:sz w:val="24"/>
                <w:szCs w:val="24"/>
              </w:rPr>
              <w:t xml:space="preserve">“Про </w:t>
            </w:r>
            <w:r>
              <w:rPr>
                <w:sz w:val="24"/>
                <w:szCs w:val="24"/>
              </w:rPr>
              <w:t>адміністративні послуги</w:t>
            </w:r>
            <w:r w:rsidRPr="007D23B9">
              <w:rPr>
                <w:sz w:val="24"/>
                <w:szCs w:val="24"/>
              </w:rPr>
              <w:t xml:space="preserve"> ”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52A02" w:rsidRDefault="00635896" w:rsidP="007943A3">
            <w:pPr>
              <w:rPr>
                <w:sz w:val="24"/>
                <w:szCs w:val="24"/>
                <w:lang w:eastAsia="uk-UA"/>
              </w:rPr>
            </w:pPr>
            <w:r w:rsidRPr="00352A02">
              <w:rPr>
                <w:sz w:val="24"/>
                <w:szCs w:val="24"/>
              </w:rPr>
              <w:t>Тимчасовий поряд</w:t>
            </w:r>
            <w:r>
              <w:rPr>
                <w:sz w:val="24"/>
                <w:szCs w:val="24"/>
              </w:rPr>
              <w:t>о</w:t>
            </w:r>
            <w:r w:rsidRPr="00352A02">
              <w:rPr>
                <w:sz w:val="24"/>
                <w:szCs w:val="24"/>
              </w:rPr>
              <w:t>к реалізації експериментального проекту з присвоєння адрес об’єктам будівництва та об’єктам нерухомого майна, затверджений Постановою Кабінету міністрів України від 27.03.2019 № 367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7D23B9" w:rsidRDefault="00635896" w:rsidP="007D23B9">
            <w:pPr>
              <w:pStyle w:val="ListParagraph"/>
              <w:tabs>
                <w:tab w:val="left" w:pos="0"/>
              </w:tabs>
              <w:ind w:left="0"/>
              <w:rPr>
                <w:sz w:val="24"/>
                <w:szCs w:val="24"/>
                <w:lang w:eastAsia="uk-UA"/>
              </w:rPr>
            </w:pPr>
          </w:p>
        </w:tc>
      </w:tr>
      <w:tr w:rsidR="00635896" w:rsidRPr="00343DF9" w:rsidTr="00352A0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662465" w:rsidRDefault="00635896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2"/>
                <w:szCs w:val="22"/>
              </w:rPr>
              <w:t>Заява власника об’єкта нерухомого майна або представника (за довіренністю)</w:t>
            </w:r>
            <w:r w:rsidRPr="00662465">
              <w:rPr>
                <w:sz w:val="22"/>
                <w:szCs w:val="22"/>
              </w:rPr>
              <w:t>.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Default="00635896" w:rsidP="00D604EB">
            <w:pPr>
              <w:pStyle w:val="a"/>
              <w:rPr>
                <w:rFonts w:ascii="Times New Roman" w:hAnsi="Times New Roman" w:cs="Times New Roman"/>
                <w:b/>
                <w:iCs/>
                <w:u w:val="single"/>
                <w:lang w:val="uk-UA"/>
              </w:rPr>
            </w:pPr>
            <w:bookmarkStart w:id="2" w:name="n550"/>
            <w:bookmarkEnd w:id="2"/>
            <w:r w:rsidRPr="00352A02">
              <w:rPr>
                <w:rFonts w:ascii="Times New Roman" w:hAnsi="Times New Roman" w:cs="Times New Roman"/>
                <w:b/>
                <w:iCs/>
                <w:u w:val="single"/>
                <w:lang w:val="uk-UA"/>
              </w:rPr>
              <w:t>до заяви додаються ксерокопії:</w:t>
            </w:r>
          </w:p>
          <w:p w:rsidR="00635896" w:rsidRPr="00D604EB" w:rsidRDefault="00635896" w:rsidP="00D604EB">
            <w:pPr>
              <w:pStyle w:val="a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uk-UA"/>
              </w:rPr>
            </w:pPr>
            <w:r w:rsidRPr="00D604EB">
              <w:rPr>
                <w:rFonts w:ascii="Times New Roman" w:hAnsi="Times New Roman" w:cs="Times New Roman"/>
                <w:iCs/>
                <w:lang w:val="uk-UA"/>
              </w:rPr>
              <w:t>паспорту власника об’єкту</w:t>
            </w:r>
            <w:r>
              <w:rPr>
                <w:rFonts w:ascii="Times New Roman" w:hAnsi="Times New Roman" w:cs="Times New Roman"/>
                <w:iCs/>
                <w:lang w:val="uk-UA"/>
              </w:rPr>
              <w:t>;</w:t>
            </w:r>
          </w:p>
          <w:p w:rsidR="00635896" w:rsidRPr="00D604EB" w:rsidRDefault="00635896" w:rsidP="00D604EB">
            <w:pPr>
              <w:pStyle w:val="a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 w:rsidRPr="00D604EB">
              <w:rPr>
                <w:rFonts w:ascii="Times New Roman" w:hAnsi="Times New Roman" w:cs="Times New Roman"/>
                <w:iCs/>
                <w:lang w:val="uk-UA"/>
              </w:rPr>
              <w:t>технічний паспорт на об’єкт</w:t>
            </w:r>
            <w:r>
              <w:rPr>
                <w:rFonts w:ascii="Times New Roman" w:hAnsi="Times New Roman" w:cs="Times New Roman"/>
                <w:iCs/>
                <w:lang w:val="uk-UA"/>
              </w:rPr>
              <w:t>;</w:t>
            </w:r>
            <w:r w:rsidRPr="00D604EB">
              <w:rPr>
                <w:rFonts w:ascii="Times New Roman" w:hAnsi="Times New Roman" w:cs="Times New Roman"/>
                <w:iCs/>
                <w:lang w:val="uk-UA"/>
              </w:rPr>
              <w:t xml:space="preserve"> </w:t>
            </w:r>
          </w:p>
          <w:p w:rsidR="00635896" w:rsidRPr="00D604EB" w:rsidRDefault="00635896" w:rsidP="00D604EB">
            <w:pPr>
              <w:pStyle w:val="a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 w:rsidRPr="00D604EB">
              <w:rPr>
                <w:rFonts w:ascii="Times New Roman" w:hAnsi="Times New Roman" w:cs="Times New Roman"/>
                <w:iCs/>
                <w:lang w:val="uk-UA"/>
              </w:rPr>
              <w:t>документ про право власності</w:t>
            </w:r>
            <w:r>
              <w:rPr>
                <w:rFonts w:ascii="Times New Roman" w:hAnsi="Times New Roman" w:cs="Times New Roman"/>
                <w:iCs/>
                <w:lang w:val="uk-UA"/>
              </w:rPr>
              <w:t>;</w:t>
            </w:r>
            <w:r w:rsidRPr="00D604EB">
              <w:rPr>
                <w:rFonts w:ascii="Times New Roman" w:hAnsi="Times New Roman" w:cs="Times New Roman"/>
                <w:iCs/>
                <w:lang w:val="uk-UA"/>
              </w:rPr>
              <w:t xml:space="preserve"> </w:t>
            </w:r>
          </w:p>
          <w:p w:rsidR="00635896" w:rsidRPr="00D604EB" w:rsidRDefault="00635896" w:rsidP="00D604EB">
            <w:pPr>
              <w:pStyle w:val="a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 w:rsidRPr="00D604EB">
              <w:rPr>
                <w:rFonts w:ascii="Times New Roman" w:hAnsi="Times New Roman" w:cs="Times New Roman"/>
                <w:iCs/>
                <w:lang w:val="uk-UA"/>
              </w:rPr>
              <w:t>документ про користування земельною ділянко</w:t>
            </w:r>
            <w:r>
              <w:rPr>
                <w:rFonts w:ascii="Times New Roman" w:hAnsi="Times New Roman" w:cs="Times New Roman"/>
                <w:iCs/>
                <w:lang w:val="uk-UA"/>
              </w:rPr>
              <w:t>ю</w:t>
            </w:r>
            <w:r w:rsidRPr="00D604EB">
              <w:rPr>
                <w:rFonts w:ascii="Times New Roman" w:hAnsi="Times New Roman" w:cs="Times New Roman"/>
                <w:iCs/>
                <w:lang w:val="uk-UA"/>
              </w:rPr>
              <w:t>, державний акт, тощо</w:t>
            </w:r>
            <w:r>
              <w:rPr>
                <w:rFonts w:ascii="Times New Roman" w:hAnsi="Times New Roman" w:cs="Times New Roman"/>
                <w:iCs/>
                <w:lang w:val="uk-UA"/>
              </w:rPr>
              <w:t xml:space="preserve">. </w:t>
            </w:r>
          </w:p>
          <w:p w:rsidR="00635896" w:rsidRPr="001F0FCA" w:rsidRDefault="00635896" w:rsidP="00D604EB">
            <w:pPr>
              <w:pStyle w:val="a"/>
              <w:rPr>
                <w:rFonts w:ascii="Times New Roman" w:hAnsi="Times New Roman" w:cs="Times New Roman"/>
                <w:iCs/>
                <w:lang w:val="ru-RU"/>
              </w:rPr>
            </w:pPr>
            <w:r w:rsidRPr="007D23B9">
              <w:rPr>
                <w:rFonts w:ascii="Times New Roman" w:hAnsi="Times New Roman" w:cs="Times New Roman"/>
                <w:b/>
                <w:iCs/>
                <w:highlight w:val="yellow"/>
                <w:u w:val="single"/>
                <w:lang w:val="ru-RU"/>
              </w:rPr>
              <w:t xml:space="preserve"> 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662465" w:rsidRDefault="00635896" w:rsidP="00B56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</w:rPr>
              <w:t>Особисто замовником чи за дорученням (нотаріально завіреним).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352A0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92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календарних днів.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662465" w:rsidRDefault="00635896" w:rsidP="00B56D83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bookmarkStart w:id="3" w:name="o638"/>
            <w:bookmarkEnd w:id="3"/>
            <w:r>
              <w:rPr>
                <w:sz w:val="24"/>
              </w:rPr>
              <w:t>Рішення виконавчого комітету міської ради.</w:t>
            </w:r>
          </w:p>
        </w:tc>
      </w:tr>
      <w:tr w:rsidR="00635896" w:rsidRPr="00343DF9" w:rsidTr="00352A02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343DF9" w:rsidRDefault="0063589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5896" w:rsidRPr="00662465" w:rsidRDefault="00635896" w:rsidP="00B56D83">
            <w:pPr>
              <w:pStyle w:val="ListParagraph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</w:rPr>
              <w:t>Особисто замовником чи за дорученням (нотаріально завіреним).</w:t>
            </w:r>
          </w:p>
        </w:tc>
      </w:tr>
    </w:tbl>
    <w:p w:rsidR="00635896" w:rsidRPr="00343DF9" w:rsidRDefault="00635896" w:rsidP="00311818">
      <w:pPr>
        <w:tabs>
          <w:tab w:val="left" w:pos="9564"/>
        </w:tabs>
        <w:rPr>
          <w:sz w:val="6"/>
          <w:szCs w:val="6"/>
        </w:rPr>
      </w:pPr>
      <w:bookmarkStart w:id="4" w:name="n43"/>
      <w:bookmarkEnd w:id="4"/>
      <w:r w:rsidRPr="00343DF9">
        <w:rPr>
          <w:sz w:val="6"/>
          <w:szCs w:val="6"/>
        </w:rPr>
        <w:t>_</w:t>
      </w:r>
    </w:p>
    <w:p w:rsidR="00635896" w:rsidRPr="00343DF9" w:rsidRDefault="00635896" w:rsidP="00F03E60">
      <w:pPr>
        <w:jc w:val="right"/>
        <w:rPr>
          <w:sz w:val="24"/>
          <w:szCs w:val="24"/>
        </w:rPr>
      </w:pPr>
    </w:p>
    <w:p w:rsidR="00635896" w:rsidRPr="00343DF9" w:rsidRDefault="00635896" w:rsidP="00F03E60">
      <w:pPr>
        <w:jc w:val="right"/>
        <w:rPr>
          <w:sz w:val="24"/>
          <w:szCs w:val="24"/>
        </w:rPr>
      </w:pPr>
    </w:p>
    <w:p w:rsidR="00635896" w:rsidRPr="00343DF9" w:rsidRDefault="00635896"/>
    <w:sectPr w:rsidR="00635896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896" w:rsidRDefault="00635896">
      <w:r>
        <w:separator/>
      </w:r>
    </w:p>
  </w:endnote>
  <w:endnote w:type="continuationSeparator" w:id="0">
    <w:p w:rsidR="00635896" w:rsidRDefault="00635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896" w:rsidRDefault="00635896">
      <w:r>
        <w:separator/>
      </w:r>
    </w:p>
  </w:footnote>
  <w:footnote w:type="continuationSeparator" w:id="0">
    <w:p w:rsidR="00635896" w:rsidRDefault="00635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896" w:rsidRPr="0048466D" w:rsidRDefault="00635896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0D0261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692EA7"/>
    <w:multiLevelType w:val="hybridMultilevel"/>
    <w:tmpl w:val="D0F86F94"/>
    <w:lvl w:ilvl="0" w:tplc="3D16D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36A10"/>
    <w:rsid w:val="00044817"/>
    <w:rsid w:val="000A7145"/>
    <w:rsid w:val="000B29F1"/>
    <w:rsid w:val="000D0261"/>
    <w:rsid w:val="000D2829"/>
    <w:rsid w:val="000E1FD6"/>
    <w:rsid w:val="000F3C0A"/>
    <w:rsid w:val="00150233"/>
    <w:rsid w:val="00153647"/>
    <w:rsid w:val="001615D7"/>
    <w:rsid w:val="00183DF5"/>
    <w:rsid w:val="001A3CE8"/>
    <w:rsid w:val="001F0FCA"/>
    <w:rsid w:val="002069CE"/>
    <w:rsid w:val="00213D08"/>
    <w:rsid w:val="002A229A"/>
    <w:rsid w:val="002C05A2"/>
    <w:rsid w:val="002C5E47"/>
    <w:rsid w:val="002D497A"/>
    <w:rsid w:val="00304ED0"/>
    <w:rsid w:val="00311818"/>
    <w:rsid w:val="0033511A"/>
    <w:rsid w:val="00335D7A"/>
    <w:rsid w:val="00343DF9"/>
    <w:rsid w:val="00344ED2"/>
    <w:rsid w:val="00352A02"/>
    <w:rsid w:val="00372F6B"/>
    <w:rsid w:val="003879E7"/>
    <w:rsid w:val="003939CA"/>
    <w:rsid w:val="00396B5A"/>
    <w:rsid w:val="003A03B3"/>
    <w:rsid w:val="003D35DB"/>
    <w:rsid w:val="0043450D"/>
    <w:rsid w:val="0047325E"/>
    <w:rsid w:val="0048466D"/>
    <w:rsid w:val="004B42AC"/>
    <w:rsid w:val="004D31AB"/>
    <w:rsid w:val="00512263"/>
    <w:rsid w:val="0052271C"/>
    <w:rsid w:val="005316A9"/>
    <w:rsid w:val="00534A2D"/>
    <w:rsid w:val="005450DD"/>
    <w:rsid w:val="00564408"/>
    <w:rsid w:val="005B0B48"/>
    <w:rsid w:val="005C22F4"/>
    <w:rsid w:val="005D58EA"/>
    <w:rsid w:val="0061775A"/>
    <w:rsid w:val="00632256"/>
    <w:rsid w:val="00635896"/>
    <w:rsid w:val="00662465"/>
    <w:rsid w:val="006E3B00"/>
    <w:rsid w:val="007422FE"/>
    <w:rsid w:val="0075748D"/>
    <w:rsid w:val="007943A3"/>
    <w:rsid w:val="007971EE"/>
    <w:rsid w:val="007D23B9"/>
    <w:rsid w:val="00823BD1"/>
    <w:rsid w:val="00843763"/>
    <w:rsid w:val="0089113E"/>
    <w:rsid w:val="008A0A1D"/>
    <w:rsid w:val="008B3413"/>
    <w:rsid w:val="008B38A3"/>
    <w:rsid w:val="009477BD"/>
    <w:rsid w:val="009621EC"/>
    <w:rsid w:val="009B5D48"/>
    <w:rsid w:val="009C303E"/>
    <w:rsid w:val="009C76C6"/>
    <w:rsid w:val="009D377E"/>
    <w:rsid w:val="009E0581"/>
    <w:rsid w:val="00A015FE"/>
    <w:rsid w:val="00A16A8D"/>
    <w:rsid w:val="00A97D3F"/>
    <w:rsid w:val="00AA0DA3"/>
    <w:rsid w:val="00AE3D73"/>
    <w:rsid w:val="00B20CB3"/>
    <w:rsid w:val="00B22B49"/>
    <w:rsid w:val="00B22FA0"/>
    <w:rsid w:val="00B54254"/>
    <w:rsid w:val="00B56D83"/>
    <w:rsid w:val="00B600F6"/>
    <w:rsid w:val="00B728C3"/>
    <w:rsid w:val="00BB06FD"/>
    <w:rsid w:val="00BC60E9"/>
    <w:rsid w:val="00BE17E8"/>
    <w:rsid w:val="00BE5269"/>
    <w:rsid w:val="00C104D4"/>
    <w:rsid w:val="00C30744"/>
    <w:rsid w:val="00C36C08"/>
    <w:rsid w:val="00C902E8"/>
    <w:rsid w:val="00CA5AFC"/>
    <w:rsid w:val="00CE1643"/>
    <w:rsid w:val="00D23945"/>
    <w:rsid w:val="00D40F89"/>
    <w:rsid w:val="00D604EB"/>
    <w:rsid w:val="00D6793B"/>
    <w:rsid w:val="00D70A8A"/>
    <w:rsid w:val="00D903D8"/>
    <w:rsid w:val="00D90D0B"/>
    <w:rsid w:val="00D96906"/>
    <w:rsid w:val="00DC2A9F"/>
    <w:rsid w:val="00DD003D"/>
    <w:rsid w:val="00DE19F3"/>
    <w:rsid w:val="00E40E3E"/>
    <w:rsid w:val="00EB57A8"/>
    <w:rsid w:val="00EE0FFA"/>
    <w:rsid w:val="00F03964"/>
    <w:rsid w:val="00F03E60"/>
    <w:rsid w:val="00F343AE"/>
    <w:rsid w:val="00F359EC"/>
    <w:rsid w:val="00FA05DA"/>
    <w:rsid w:val="00FC7CDF"/>
    <w:rsid w:val="00FD2F66"/>
    <w:rsid w:val="00FD5C6F"/>
    <w:rsid w:val="00FD7ACE"/>
    <w:rsid w:val="00FE3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">
    <w:name w:val="Знак Знак Знак Знак Знак Знак Знак Знак Знак Знак Знак Знак Знак Знак Знак Знак Знак"/>
    <w:basedOn w:val="Normal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ShapkaDocumentu">
    <w:name w:val="Shapka Documentu"/>
    <w:basedOn w:val="Normal"/>
    <w:uiPriority w:val="99"/>
    <w:rsid w:val="00A16A8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82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52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2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82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52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2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2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82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342</Words>
  <Characters>1951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10</cp:revision>
  <cp:lastPrinted>2016-07-12T12:41:00Z</cp:lastPrinted>
  <dcterms:created xsi:type="dcterms:W3CDTF">2019-06-19T13:45:00Z</dcterms:created>
  <dcterms:modified xsi:type="dcterms:W3CDTF">2020-11-06T08:31:00Z</dcterms:modified>
</cp:coreProperties>
</file>